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85D5C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PATEMEN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4B12885C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210607AB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0E137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AD00BA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took on an apprentice, Bartholomew Drew(q.v.).</w:t>
      </w:r>
    </w:p>
    <w:p w14:paraId="0201C241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885F38F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DD746A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7F194" w14:textId="77777777" w:rsidR="0052258D" w:rsidRDefault="0052258D" w:rsidP="00522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2022</w:t>
      </w:r>
    </w:p>
    <w:p w14:paraId="071941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63D0" w14:textId="77777777" w:rsidR="0052258D" w:rsidRDefault="0052258D" w:rsidP="009139A6">
      <w:r>
        <w:separator/>
      </w:r>
    </w:p>
  </w:endnote>
  <w:endnote w:type="continuationSeparator" w:id="0">
    <w:p w14:paraId="560D6385" w14:textId="77777777" w:rsidR="0052258D" w:rsidRDefault="005225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4EC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D2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32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68DDB" w14:textId="77777777" w:rsidR="0052258D" w:rsidRDefault="0052258D" w:rsidP="009139A6">
      <w:r>
        <w:separator/>
      </w:r>
    </w:p>
  </w:footnote>
  <w:footnote w:type="continuationSeparator" w:id="0">
    <w:p w14:paraId="1C1BDF49" w14:textId="77777777" w:rsidR="0052258D" w:rsidRDefault="005225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EC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443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378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58D"/>
    <w:rsid w:val="000666E0"/>
    <w:rsid w:val="002510B7"/>
    <w:rsid w:val="0052258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842A"/>
  <w15:chartTrackingRefBased/>
  <w15:docId w15:val="{8908CBE6-2D35-45D4-8CD9-3FD9731B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2022-05-07T18:49:00Z</dcterms:created>
  <dcterms:modified xsi:type="dcterms:W3CDTF">2022-05-07T18:50:00Z</dcterms:modified>
</cp:coreProperties>
</file>